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A9AFE">
      <w:pPr>
        <w:jc w:val="center"/>
        <w:rPr>
          <w:rFonts w:hint="eastAsia" w:ascii="楷体_GB2312" w:hAnsi="楷体_GB2312" w:eastAsia="楷体_GB2312" w:cs="楷体_GB2312"/>
          <w:b/>
          <w:i w:val="0"/>
          <w:sz w:val="40"/>
          <w:u w:val="none"/>
          <w:lang w:eastAsia="zh-CN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i w:val="0"/>
          <w:sz w:val="40"/>
          <w:u w:val="none"/>
          <w:lang w:eastAsia="zh-CN"/>
        </w:rPr>
        <w:t>板式楼梯计算书</w:t>
      </w:r>
    </w:p>
    <w:p w14:paraId="44EBF480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>项目名称_____________日    期_____________</w:t>
      </w:r>
    </w:p>
    <w:p w14:paraId="7E960862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>设 计 者_____________校 对 者_____________</w:t>
      </w:r>
    </w:p>
    <w:p w14:paraId="19B57982">
      <w:pPr>
        <w:jc w:val="left"/>
        <w:rPr>
          <w:rFonts w:hint="eastAsia" w:ascii="宋体" w:hAnsi="宋体" w:cs="宋体"/>
          <w:b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一、构件编号:LT-1</w:t>
      </w:r>
    </w:p>
    <w:p w14:paraId="7C590F02">
      <w:pPr>
        <w:jc w:val="left"/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二、示意图：</w:t>
      </w:r>
      <w:r>
        <w:drawing>
          <wp:inline distT="0" distB="0" distL="114300" distR="114300">
            <wp:extent cx="4762500" cy="33623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7AD74">
      <w:pPr>
        <w:jc w:val="left"/>
        <w:rPr>
          <w:rFonts w:hint="eastAsia" w:ascii="宋体" w:hAnsi="宋体" w:cs="宋体"/>
          <w:b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三、基本资料：</w:t>
      </w:r>
    </w:p>
    <w:p w14:paraId="33951202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1.依据规范：</w:t>
      </w:r>
    </w:p>
    <w:p w14:paraId="55EEF28F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《建筑结构荷载规范》  （GB50009-2012）</w:t>
      </w:r>
    </w:p>
    <w:p w14:paraId="10041508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《混凝土结构设计规范》 GB50010-2010(2015年版)</w:t>
      </w:r>
    </w:p>
    <w:p w14:paraId="3FE03F32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《混凝土结构构造手册》（中国建筑工业出版社 第五版）</w:t>
      </w:r>
    </w:p>
    <w:p w14:paraId="2EFC3547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《混凝土结构通用规范》（GB55008-2021）</w:t>
      </w:r>
    </w:p>
    <w:p w14:paraId="7CA5A598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2.几何参数：</w:t>
      </w:r>
    </w:p>
    <w:p w14:paraId="6CAFF3A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 xml:space="preserve">楼梯净跨: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3640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楼梯高度: H = 2400 mm</w:t>
      </w:r>
    </w:p>
    <w:p w14:paraId="3719C3D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梯板厚: t = 150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踏步数: n = 15(阶)</w:t>
      </w:r>
    </w:p>
    <w:p w14:paraId="5F3E912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上平台楼梯梁宽度:  = 200 mm</w:t>
      </w:r>
    </w:p>
    <w:p w14:paraId="5CEF7E8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下平台楼梯梁宽度:  = 200 mm</w:t>
      </w:r>
    </w:p>
    <w:p w14:paraId="7999182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3.荷载标准值：</w:t>
      </w:r>
    </w:p>
    <w:p w14:paraId="03A6FA9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可变荷载：q = 3.50kN/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面层荷载： = 1.70kN/</w:t>
      </w:r>
    </w:p>
    <w:p w14:paraId="4531DD0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栏杆荷载： = 1.00kN/m</w:t>
      </w:r>
    </w:p>
    <w:p w14:paraId="05EA2D8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永久荷载分项系数:  = 1.30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可变荷载分项系数:  = 1.50</w:t>
      </w:r>
    </w:p>
    <w:p w14:paraId="41D83E3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可变荷载调整系数:  = 1.00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准永久值系数:  = 0.40</w:t>
      </w:r>
    </w:p>
    <w:p w14:paraId="1F64061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4.材料信息：</w:t>
      </w:r>
    </w:p>
    <w:p w14:paraId="16A142A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混凝土强度等级: C30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14.30 N/m</w:t>
      </w:r>
    </w:p>
    <w:p w14:paraId="1199862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1.43 N/m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=25.0 kN/</w:t>
      </w:r>
    </w:p>
    <w:p w14:paraId="00E033E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2.01 N/m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3.00*1 N/m</w:t>
      </w:r>
    </w:p>
    <w:p w14:paraId="6EEB5BC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钢筋强度等级: HRB400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360 N/m</w:t>
      </w:r>
    </w:p>
    <w:p w14:paraId="18A8D8A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2.00*1 N/m</w:t>
      </w:r>
    </w:p>
    <w:p w14:paraId="5188F8E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保护层厚度：c = 20.0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=20 kN/</w:t>
      </w:r>
    </w:p>
    <w:p w14:paraId="004A642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受拉区纵向钢筋类别：带肋钢筋</w:t>
      </w:r>
    </w:p>
    <w:p w14:paraId="4B99F7B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梯段板纵筋合力点至近边距离： = 25.00 mm</w:t>
      </w:r>
    </w:p>
    <w:p w14:paraId="431FA5E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支座负筋系数：α = 0.33</w:t>
      </w:r>
    </w:p>
    <w:p w14:paraId="7D3229F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考虑踏步系数β = 0.8</w:t>
      </w:r>
    </w:p>
    <w:p w14:paraId="69271745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>四、计算过程：</w:t>
      </w:r>
    </w:p>
    <w:p w14:paraId="735E05C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 楼梯几何参数：</w:t>
      </w:r>
    </w:p>
    <w:p w14:paraId="3BE6404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踏步高度：h = 0.1600 m</w:t>
      </w:r>
    </w:p>
    <w:p w14:paraId="3C3715E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踏步宽度：b = 0.2600 m</w:t>
      </w:r>
    </w:p>
    <w:p w14:paraId="1461807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计算跨度： = ＋(＋)/2 = 3.64＋(0.20＋0.20)/2 = 3.84 m</w:t>
      </w:r>
    </w:p>
    <w:p w14:paraId="060B1D1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梯段板与水平方向夹角余弦值：cosα = 0.852 </w:t>
      </w:r>
    </w:p>
    <w:p w14:paraId="71840D5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 荷载计算( 取 B = 1m 宽板带)：</w:t>
      </w:r>
    </w:p>
    <w:p w14:paraId="4D11343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(1) 梯段板：</w:t>
      </w:r>
    </w:p>
    <w:p w14:paraId="49EA40C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(B＋B*h/b)* = (1＋1*0.16/0.26)*1.70 = 2.75 kN/m</w:t>
      </w:r>
    </w:p>
    <w:p w14:paraId="67CD469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自重：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*B*(t/cosα＋h/2) = 25*1*(0.15/0.852＋0.16/2) = 6.40 kN/m</w:t>
      </w:r>
    </w:p>
    <w:p w14:paraId="10854F4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抹灰：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*B*c/cosα = 20*1*0.02/0.852 = 0.47 kN/m</w:t>
      </w:r>
    </w:p>
    <w:p w14:paraId="2F2717C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恒荷标准值： =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 = 2.75＋6.40＋0.47＋1.00 = 10.62 kN/m</w:t>
      </w:r>
    </w:p>
    <w:p w14:paraId="09B29AE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荷载设计值： = *＋**B*q = 1.30*10.62＋1.50*1.00*1*3.50 = 19.05 kN/m</w:t>
      </w:r>
    </w:p>
    <w:p w14:paraId="5E7D9B9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 正截面受弯承载力计算：</w:t>
      </w:r>
    </w:p>
    <w:p w14:paraId="777635A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左端支座反力:  = 36.59 kN</w:t>
      </w:r>
    </w:p>
    <w:p w14:paraId="1343693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右端支座反力:  = 36.59 kN</w:t>
      </w:r>
    </w:p>
    <w:p w14:paraId="5F0396A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最大弯矩截面距左支座的距离: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1.92 m</w:t>
      </w:r>
    </w:p>
    <w:p w14:paraId="024092A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最大弯矩截面距左边弯折处的距离: x = 1.92 m</w:t>
      </w:r>
    </w:p>
    <w:p w14:paraId="6DC54EB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－*/2</w:t>
      </w:r>
    </w:p>
    <w:p w14:paraId="214B068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36.59*1.92－19.05*1.9/2</w:t>
      </w:r>
    </w:p>
    <w:p w14:paraId="25E2176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35.12 kN·m</w:t>
      </w:r>
    </w:p>
    <w:p w14:paraId="54562C3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相对受压区高度：ζ= 0.171975 </w:t>
      </w:r>
    </w:p>
    <w:p w14:paraId="2D9D9E2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受拉钢筋面积:=ζb/ = 0.171975*1.00*14.30*1000.00*125.00/360.00=853.91 m</w:t>
      </w:r>
    </w:p>
    <w:p w14:paraId="29BD38E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受拉钢筋最小配筋率: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mi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=max(0.20%, (45/)%)=max(0.20%, (45*1.43/360.00)%)=0.200%</w:t>
      </w:r>
    </w:p>
    <w:p w14:paraId="0995FA7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=853.91&gt;0.200%*1000.00*150.00=300.00m, 受拉钢筋按照计算要求配筋 =853.91m</w:t>
      </w:r>
    </w:p>
    <w:p w14:paraId="4CD2B9A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支座负筋(2、3号)计算面积：'=α* = 0.33*853.91 = 281.79 m</w:t>
      </w:r>
    </w:p>
    <w:p w14:paraId="5A6F3506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>五、计算结果：(为每米宽板带的配筋)</w:t>
      </w:r>
    </w:p>
    <w:p w14:paraId="5C8FB3E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1.1号钢筋计算结果(跨中)</w:t>
      </w:r>
    </w:p>
    <w:p w14:paraId="7DDB715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计算面积：853.91 m</w:t>
      </w:r>
    </w:p>
    <w:p w14:paraId="538A76D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采用方案：14@120</w:t>
      </w:r>
    </w:p>
    <w:p w14:paraId="5F2DBA2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实配面积：1283 m</w:t>
      </w:r>
    </w:p>
    <w:p w14:paraId="52C1113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2.2号钢筋计算结果(支座)</w:t>
      </w:r>
    </w:p>
    <w:p w14:paraId="500FDB6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计算面积'：281.79 m</w:t>
      </w:r>
    </w:p>
    <w:p w14:paraId="599C88E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采用方案：8@170</w:t>
      </w:r>
    </w:p>
    <w:p w14:paraId="5DFFC98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296 m</w:t>
      </w:r>
    </w:p>
    <w:p w14:paraId="09A255B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3.3号钢筋计算结果</w:t>
      </w:r>
    </w:p>
    <w:p w14:paraId="1CA35E4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采用方案：8@200</w:t>
      </w:r>
    </w:p>
    <w:p w14:paraId="0E20004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251 m</w:t>
      </w:r>
    </w:p>
    <w:p w14:paraId="776ACC75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 xml:space="preserve">六、跨中挠度计算: </w:t>
      </w:r>
    </w:p>
    <w:p w14:paraId="366C7F0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Mq --------  按荷载效应的准永久组合计算的弯矩值</w:t>
      </w:r>
    </w:p>
    <w:p w14:paraId="1B104B5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1.计算永久组合弯距值Mq:</w:t>
      </w:r>
    </w:p>
    <w:p w14:paraId="3B8C05E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Mq =</w:t>
      </w:r>
    </w:p>
    <w:p w14:paraId="7F14657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 + )/8</w:t>
      </w:r>
    </w:p>
    <w:p w14:paraId="0A6EECB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(10.62 + 0.40*3.500)*3.8/8</w:t>
      </w:r>
    </w:p>
    <w:p w14:paraId="78E9E88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22.153 kN*m</w:t>
      </w:r>
    </w:p>
    <w:p w14:paraId="6E67F2B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2.计算受弯构件的短期刚度</w:t>
      </w:r>
    </w:p>
    <w:p w14:paraId="633E196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1) 计算按荷载荷载效应的两种组合作用下，构件纵向受拉钢筋应力</w:t>
      </w:r>
    </w:p>
    <w:p w14:paraId="5AA67D5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Mq/(0.87**As)  混规(7.1.4-3)</w:t>
      </w:r>
    </w:p>
    <w:p w14:paraId="5E645B4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 = 22.153*1/(0.87*125*1283)</w:t>
      </w:r>
    </w:p>
    <w:p w14:paraId="4E2F5A2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 = 158.799 N/mm</w:t>
      </w:r>
    </w:p>
    <w:p w14:paraId="5D3895E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2) 计算按有效受拉混凝土截面面积计算的纵向受拉钢筋配筋率</w:t>
      </w:r>
    </w:p>
    <w:p w14:paraId="7011937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矩形截面积: = 0.5*b*h = 0.5*1000*150= 75000 m</w:t>
      </w:r>
    </w:p>
    <w:p w14:paraId="7E655B3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As   混规(7.1.2－5)</w:t>
      </w:r>
    </w:p>
    <w:p w14:paraId="60DBDAC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 = 1283/75000</w:t>
      </w:r>
    </w:p>
    <w:p w14:paraId="28DFA79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 = 1.710%</w:t>
      </w:r>
    </w:p>
    <w:p w14:paraId="782C2A7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3) 计算裂缝间纵向受拉钢筋应变不均匀系数ψ</w:t>
      </w:r>
    </w:p>
    <w:p w14:paraId="1D74A1C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ψq = 1.1-0.65/)    混规(7.1.2－2)</w:t>
      </w:r>
    </w:p>
    <w:p w14:paraId="129745F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= 1.1-0.65*2.01/(1.710%*158.799)</w:t>
      </w:r>
    </w:p>
    <w:p w14:paraId="1F91822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= 0.619</w:t>
      </w:r>
    </w:p>
    <w:p w14:paraId="067E8B7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4) 计算钢筋弹性模量与混凝土模量的比值 </w:t>
      </w:r>
    </w:p>
    <w:p w14:paraId="3923A64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αE = /</w:t>
      </w:r>
    </w:p>
    <w:p w14:paraId="1476B4C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= 2.00*1/(3.00*1)</w:t>
      </w:r>
    </w:p>
    <w:p w14:paraId="10E9B75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 = 6.667</w:t>
      </w:r>
    </w:p>
    <w:p w14:paraId="52FE3E8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5) 计算受压翼缘面积与腹板有效面积的比值 </w:t>
      </w:r>
    </w:p>
    <w:p w14:paraId="1C79313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矩形截面， = 0</w:t>
      </w:r>
    </w:p>
    <w:p w14:paraId="04A55A1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6) 计算纵向受拉钢筋配筋率ρ</w:t>
      </w:r>
    </w:p>
    <w:p w14:paraId="628031D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ρ = As/(b*)</w:t>
      </w:r>
    </w:p>
    <w:p w14:paraId="5C083EC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1283/(1000*125)</w:t>
      </w:r>
    </w:p>
    <w:p w14:paraId="0CDDAA9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1.026%</w:t>
      </w:r>
    </w:p>
    <w:p w14:paraId="20F922F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7) 计算受弯构件的短期刚度 </w:t>
      </w:r>
    </w:p>
    <w:p w14:paraId="5F7B2A0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s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*As/[1.15*+0.2+6*αE*ρ/(1+ 3.5*)]  混规(7.2.3-1)</w:t>
      </w:r>
    </w:p>
    <w:p w14:paraId="6851981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2.00*1*1283*12/[1.15*0.619+0.2+6*6.667*1.026%/(1+3.5*0.0)]</w:t>
      </w:r>
    </w:p>
    <w:p w14:paraId="4188C0C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30.316*1 kN*</w:t>
      </w:r>
    </w:p>
    <w:p w14:paraId="05317C5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3.计算受弯构件的长期刚度B</w:t>
      </w:r>
    </w:p>
    <w:p w14:paraId="1230627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1) 确定考虑荷载长期效应组合对挠度影响增大影响系数θ</w:t>
      </w:r>
    </w:p>
    <w:p w14:paraId="699EC77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当ρ`=0时，θ=2.0   混规(7.2.5)</w:t>
      </w:r>
    </w:p>
    <w:p w14:paraId="65BB385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2) 计算受弯构件的长期刚度 B</w:t>
      </w:r>
    </w:p>
    <w:p w14:paraId="3D615A0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Bq =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s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/θ   混规(7.2.2-2)</w:t>
      </w:r>
    </w:p>
    <w:p w14:paraId="4EA2EDA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30.316/2.000*1</w:t>
      </w:r>
    </w:p>
    <w:p w14:paraId="01D0E6F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15.158*1 kN*</w:t>
      </w:r>
    </w:p>
    <w:p w14:paraId="075559A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4.计算受弯构件挠度</w:t>
      </w:r>
    </w:p>
    <w:p w14:paraId="7C1E51E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max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5*β*+)/(384*B)</w:t>
      </w:r>
    </w:p>
    <w:p w14:paraId="172002A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5*0.80*(10.62+0.4*3.500)*3.8/(384*15.158*1)</w:t>
      </w:r>
    </w:p>
    <w:p w14:paraId="4AE1B23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17.959 mm</w:t>
      </w:r>
    </w:p>
    <w:p w14:paraId="445F82F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6.验算挠度</w:t>
      </w:r>
    </w:p>
    <w:p w14:paraId="407C112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挠度限值=/200=3.84/200=19.200 mm</w:t>
      </w:r>
    </w:p>
    <w:p w14:paraId="7290F6F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=17.959mm≤=19.200mm，满足规范要求!</w:t>
      </w:r>
    </w:p>
    <w:p w14:paraId="2502C877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 xml:space="preserve">七、裂缝宽度验算: </w:t>
      </w:r>
    </w:p>
    <w:p w14:paraId="35E6BC2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1.计算准永久组合弯距值Mq:</w:t>
      </w:r>
    </w:p>
    <w:p w14:paraId="2F890A6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Mq =+</w:t>
      </w:r>
    </w:p>
    <w:p w14:paraId="0072721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 + )/8</w:t>
      </w:r>
    </w:p>
    <w:p w14:paraId="7C6766D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(10.62 + 0.40*3.500)*3.8/8</w:t>
      </w:r>
    </w:p>
    <w:p w14:paraId="0B85B73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22.153 kN*m</w:t>
      </w:r>
    </w:p>
    <w:p w14:paraId="6E61A16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2.带肋钢筋,所以取值=1.0</w:t>
      </w:r>
    </w:p>
    <w:p w14:paraId="66EA22C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3.C = 20</w:t>
      </w:r>
    </w:p>
    <w:p w14:paraId="7DF80FF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4.计算按荷载荷载效应的准永久组合作用下，构件纵向受拉钢筋应力</w:t>
      </w:r>
    </w:p>
    <w:p w14:paraId="513BF59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s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Mq/(0.87**As)    混规(7.1.4－3)</w:t>
      </w:r>
    </w:p>
    <w:p w14:paraId="17BE91C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= 22.153*1/(0.87*125.00*1283)</w:t>
      </w:r>
    </w:p>
    <w:p w14:paraId="6897DAF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= 158.799 N/mm</w:t>
      </w:r>
    </w:p>
    <w:p w14:paraId="56B8D49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5.计算按有效受拉混凝土截面面积计算的纵向受拉钢筋配筋率</w:t>
      </w:r>
    </w:p>
    <w:p w14:paraId="37CFCB3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矩形截面积: = 0.5*b*h = 0.5*1000*150= 75000 m</w:t>
      </w:r>
    </w:p>
    <w:p w14:paraId="7CA57EE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As     混规(7.1.2－5)</w:t>
      </w:r>
    </w:p>
    <w:p w14:paraId="33F23E5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= 1283/75000</w:t>
      </w:r>
    </w:p>
    <w:p w14:paraId="5838ABE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= 1.710%</w:t>
      </w:r>
    </w:p>
    <w:p w14:paraId="7804CDA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6.计算裂缝间纵向受拉钢筋应变不均匀系数ψ</w:t>
      </w:r>
    </w:p>
    <w:p w14:paraId="4A3D8CE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ψ = 1.1-0.65/)      混规(7.1.2－2)</w:t>
      </w:r>
    </w:p>
    <w:p w14:paraId="252511C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1.1-0.65*2.01/(1.710%*158.799)</w:t>
      </w:r>
    </w:p>
    <w:p w14:paraId="3343E55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= 0.619</w:t>
      </w:r>
    </w:p>
    <w:p w14:paraId="7AD79D9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7.计算单位面积钢筋根数n</w:t>
      </w:r>
    </w:p>
    <w:p w14:paraId="1A4914C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n = 1000/s</w:t>
      </w:r>
    </w:p>
    <w:p w14:paraId="60D54E4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= 1000/120</w:t>
      </w:r>
    </w:p>
    <w:p w14:paraId="36D3DC9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= 8</w:t>
      </w:r>
    </w:p>
    <w:p w14:paraId="4EAC3FD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8.计算受拉区纵向钢筋的等效直径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e</w:t>
      </w:r>
    </w:p>
    <w:p w14:paraId="0D003B2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e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= (∑)/(∑**)</w:t>
      </w:r>
    </w:p>
    <w:p w14:paraId="07D1121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= 8*1/(8*1.0*14)</w:t>
      </w:r>
    </w:p>
    <w:p w14:paraId="179758F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= 14</w:t>
      </w:r>
    </w:p>
    <w:p w14:paraId="0FBCA94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9.计算最大裂缝宽度</w:t>
      </w:r>
    </w:p>
    <w:p w14:paraId="19D6C19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c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*ψ*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s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/*(1.9*C+0.08*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e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/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t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)   混规(7.1.2－1)</w:t>
      </w:r>
    </w:p>
    <w:p w14:paraId="30A6601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1.9*0.619*158.799/2.0*1*(1.9*20+0.08*14/1.710%)</w:t>
      </w:r>
    </w:p>
    <w:p w14:paraId="11C4DBE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= 0.0966 mm</w:t>
      </w:r>
    </w:p>
    <w:p w14:paraId="5C9C8C3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    ≤ 0.30 mm,满足规范要求</w:t>
      </w:r>
    </w:p>
    <w:p w14:paraId="031533B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5FAE45">
    <w:pPr>
      <w:pStyle w:val="2"/>
      <w:ind w:right="360"/>
      <w:jc w:val="right"/>
      <w:rPr>
        <w:rFonts w:hint="eastAsia"/>
      </w:rPr>
    </w:pPr>
    <w:r>
      <w:rPr>
        <w:rFonts w:hint="eastAsia"/>
      </w:rPr>
      <w:t>第</w:t>
    </w: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  <w:r>
      <w:rPr>
        <w:rFonts w:hint="eastAsia"/>
      </w:rPr>
      <w:t>页，共</w:t>
    </w:r>
    <w:r>
      <w:rPr>
        <w:rStyle w:val="6"/>
      </w:rPr>
      <w:fldChar w:fldCharType="begin"/>
    </w:r>
    <w:r>
      <w:rPr>
        <w:rStyle w:val="6"/>
      </w:rPr>
      <w:instrText xml:space="preserve"> NUMPAGES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FB4E1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25299591"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68FA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76315">
    <w:pPr>
      <w:pStyle w:val="3"/>
      <w:rPr>
        <w:rFonts w:hint="eastAsia"/>
      </w:rPr>
    </w:pPr>
    <w:r>
      <w:rPr>
        <w:rFonts w:hint="eastAsia"/>
      </w:rPr>
      <w:t>结构构件计算书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69D94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70FB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8A54BB"/>
    <w:rsid w:val="00976B72"/>
    <w:rsid w:val="00DD0C73"/>
    <w:rsid w:val="1A8A54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tsdp2022-cloud\Prg\tszTempl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tszTemplate.dot</Template>
  <Pages>3</Pages>
  <Words>15</Words>
  <Characters>39</Characters>
  <Lines>1</Lines>
  <Paragraphs>1</Paragraphs>
  <TotalTime>0</TotalTime>
  <ScaleCrop>false</ScaleCrop>
  <LinksUpToDate>false</LinksUpToDate>
  <CharactersWithSpaces>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2025-10-15T07:54:00Z</dcterms:created>
  <dc:creator>露小露</dc:creator>
  <cp:lastModifiedBy>露小露</cp:lastModifiedBy>
  <dcterms:modified xsi:type="dcterms:W3CDTF">2025-10-15T07:54:48Z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77EA76A710B64B6FBF4BB842625A945A_11</vt:lpwstr>
  </property>
  <property fmtid="{D5CDD505-2E9C-101B-9397-08002B2CF9AE}" pid="3" name="KSOTemplateDocerSaveRecord">
    <vt:lpwstr>eyJoZGlkIjoiZjE3NjEzNDU2NzRkZjg2MzM5NTlhZjk0YjA3OTYwNmIiLCJ1c2VySWQiOiI3Nzk5NzUzMDUifQ==</vt:lpwstr>
  </property>
  <property fmtid="{D5CDD505-2E9C-101B-9397-08002B2CF9AE}" pid="4" name="KSOProductBuildVer">
    <vt:lpwstr>2052-12.1.0.22529</vt:lpwstr>
  </property>
</Properties>
</file>